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BF3A27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BF3A27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70A825E4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0E5F0C">
        <w:rPr>
          <w:rFonts w:asciiTheme="minorHAnsi" w:hAnsiTheme="minorHAnsi" w:cstheme="minorBidi"/>
          <w:b/>
          <w:bCs/>
          <w:sz w:val="22"/>
          <w:szCs w:val="22"/>
        </w:rPr>
        <w:t>malowanie i dekorowanie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3C9F5A0B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BF3A2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malowanie i dekorowanie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057D5809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BF3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malowanie i dekorowanie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42DFBFD2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EE8B7" w14:textId="77777777" w:rsidR="00075022" w:rsidRDefault="00075022">
      <w:r>
        <w:separator/>
      </w:r>
    </w:p>
  </w:endnote>
  <w:endnote w:type="continuationSeparator" w:id="0">
    <w:p w14:paraId="7ADB12E1" w14:textId="77777777" w:rsidR="00075022" w:rsidRDefault="00075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2FD7D" w14:textId="77777777" w:rsidR="00075022" w:rsidRDefault="00075022">
      <w:r>
        <w:separator/>
      </w:r>
    </w:p>
  </w:footnote>
  <w:footnote w:type="continuationSeparator" w:id="0">
    <w:p w14:paraId="3BF52F21" w14:textId="77777777" w:rsidR="00075022" w:rsidRDefault="00075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2B2D"/>
    <w:rsid w:val="00063302"/>
    <w:rsid w:val="00063B59"/>
    <w:rsid w:val="0006442F"/>
    <w:rsid w:val="00070AD4"/>
    <w:rsid w:val="00075022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E5F0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2C1"/>
    <w:rsid w:val="002F7461"/>
    <w:rsid w:val="00304FA6"/>
    <w:rsid w:val="0032005A"/>
    <w:rsid w:val="00323B4B"/>
    <w:rsid w:val="00323D18"/>
    <w:rsid w:val="003242C5"/>
    <w:rsid w:val="00331187"/>
    <w:rsid w:val="00343D40"/>
    <w:rsid w:val="0034609B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796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D2D84"/>
    <w:rsid w:val="006D58BC"/>
    <w:rsid w:val="006E2EBA"/>
    <w:rsid w:val="006E4CD7"/>
    <w:rsid w:val="006F2316"/>
    <w:rsid w:val="006F57D8"/>
    <w:rsid w:val="006F5D5C"/>
    <w:rsid w:val="00704BEA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61400"/>
    <w:rsid w:val="00964D9A"/>
    <w:rsid w:val="00975BC1"/>
    <w:rsid w:val="00983125"/>
    <w:rsid w:val="00983143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3A27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1A0B"/>
    <w:rsid w:val="00D23F5F"/>
    <w:rsid w:val="00D25389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B7BF0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25</TotalTime>
  <Pages>3</Pages>
  <Words>630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9</cp:revision>
  <cp:lastPrinted>2021-07-29T12:31:00Z</cp:lastPrinted>
  <dcterms:created xsi:type="dcterms:W3CDTF">2025-05-07T06:01:00Z</dcterms:created>
  <dcterms:modified xsi:type="dcterms:W3CDTF">2026-03-10T11:23:00Z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